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17F6" w:rsidRDefault="00F317F6" w:rsidP="00F317F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PLAYFORTH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F317F6" w:rsidRDefault="00F317F6" w:rsidP="00F317F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Melhall</w:t>
      </w:r>
      <w:proofErr w:type="spellEnd"/>
      <w:r>
        <w:rPr>
          <w:rFonts w:ascii="Times New Roman" w:hAnsi="Times New Roman" w:cs="Times New Roman"/>
        </w:rPr>
        <w:t xml:space="preserve"> in Aylesford, Kent. Beer brewer.</w:t>
      </w:r>
    </w:p>
    <w:p w:rsidR="00F317F6" w:rsidRDefault="00F317F6" w:rsidP="00F317F6">
      <w:pPr>
        <w:rPr>
          <w:rFonts w:ascii="Times New Roman" w:hAnsi="Times New Roman" w:cs="Times New Roman"/>
        </w:rPr>
      </w:pPr>
    </w:p>
    <w:p w:rsidR="00F317F6" w:rsidRDefault="00F317F6" w:rsidP="00F317F6">
      <w:pPr>
        <w:rPr>
          <w:rFonts w:ascii="Times New Roman" w:hAnsi="Times New Roman" w:cs="Times New Roman"/>
        </w:rPr>
      </w:pPr>
    </w:p>
    <w:p w:rsidR="00F317F6" w:rsidRDefault="00F317F6" w:rsidP="00F317F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Foweler</w:t>
      </w:r>
      <w:proofErr w:type="spellEnd"/>
      <w:r>
        <w:rPr>
          <w:rFonts w:ascii="Times New Roman" w:hAnsi="Times New Roman" w:cs="Times New Roman"/>
        </w:rPr>
        <w:t>(q.v.) brought a plaint of debt against him.</w:t>
      </w:r>
    </w:p>
    <w:p w:rsidR="00F317F6" w:rsidRDefault="00F317F6" w:rsidP="00F317F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:rsidR="00F317F6" w:rsidRDefault="00F317F6" w:rsidP="00F317F6">
      <w:pPr>
        <w:rPr>
          <w:rFonts w:ascii="Times New Roman" w:hAnsi="Times New Roman" w:cs="Times New Roman"/>
        </w:rPr>
      </w:pPr>
    </w:p>
    <w:p w:rsidR="00F317F6" w:rsidRDefault="00F317F6" w:rsidP="00F317F6">
      <w:pPr>
        <w:rPr>
          <w:rFonts w:ascii="Times New Roman" w:hAnsi="Times New Roman" w:cs="Times New Roman"/>
        </w:rPr>
      </w:pPr>
    </w:p>
    <w:p w:rsidR="00F317F6" w:rsidRPr="00916F19" w:rsidRDefault="00F317F6" w:rsidP="00F317F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November 2017</w:t>
      </w:r>
    </w:p>
    <w:p w:rsidR="006B2F86" w:rsidRPr="00E71FC3" w:rsidRDefault="00F317F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17F6" w:rsidRDefault="00F317F6" w:rsidP="00E71FC3">
      <w:r>
        <w:separator/>
      </w:r>
    </w:p>
  </w:endnote>
  <w:endnote w:type="continuationSeparator" w:id="0">
    <w:p w:rsidR="00F317F6" w:rsidRDefault="00F317F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17F6" w:rsidRDefault="00F317F6" w:rsidP="00E71FC3">
      <w:r>
        <w:separator/>
      </w:r>
    </w:p>
  </w:footnote>
  <w:footnote w:type="continuationSeparator" w:id="0">
    <w:p w:rsidR="00F317F6" w:rsidRDefault="00F317F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7F6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31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35F9898-1EC0-4E69-B7AF-572398CFD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317F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2017-11-03T23:06:00Z</dcterms:created>
  <dcterms:modified xsi:type="dcterms:W3CDTF">2017-11-03T23:07:00Z</dcterms:modified>
</cp:coreProperties>
</file>